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EC0" w:rsidRPr="00667C0F" w:rsidRDefault="004A4EC0">
      <w:pPr>
        <w:rPr>
          <w:b/>
          <w:bCs/>
        </w:rPr>
      </w:pPr>
      <w:r>
        <w:br/>
      </w:r>
      <w:r w:rsidRPr="00667C0F">
        <w:rPr>
          <w:b/>
          <w:bCs/>
        </w:rPr>
        <w:t>Geometry Sketch Game</w:t>
      </w:r>
    </w:p>
    <w:p w:rsidR="004A4EC0" w:rsidRDefault="004A4EC0">
      <w:r>
        <w:t>Your partner will describe a drawing to you. Do your best to draw what they describe. When you are done, compare the two pictures. If they match, you get a point. If they don’t, you get a laugh. Please switch roles until all 10 cards are used.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48"/>
        <w:gridCol w:w="4140"/>
      </w:tblGrid>
      <w:tr w:rsidR="004A4EC0" w:rsidRPr="00CB3AA9" w:rsidTr="0038279A">
        <w:tc>
          <w:tcPr>
            <w:tcW w:w="4248" w:type="dxa"/>
          </w:tcPr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</w:tc>
        <w:tc>
          <w:tcPr>
            <w:tcW w:w="4140" w:type="dxa"/>
          </w:tcPr>
          <w:p w:rsidR="004A4EC0" w:rsidRPr="00CB3AA9" w:rsidRDefault="004A4EC0" w:rsidP="00CB3AA9">
            <w:pPr>
              <w:spacing w:after="0" w:line="240" w:lineRule="auto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3in;margin-top:-.8pt;width:93pt;height:523.5pt;z-index:251656192;visibility:visible;mso-position-horizontal-relative:text;mso-position-vertical-relative:text" filled="f" stroked="f">
                  <v:textbox>
                    <w:txbxContent>
                      <w:p w:rsidR="004A4EC0" w:rsidRDefault="004A4EC0" w:rsidP="00667C0F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</w:pPr>
                        <w:r>
                          <w:t>Point: ____</w:t>
                        </w:r>
                        <w:r>
                          <w:br/>
                        </w:r>
                        <w:r>
                          <w:br/>
                        </w:r>
                        <w:r>
                          <w:br/>
                        </w:r>
                        <w:r>
                          <w:br/>
                        </w:r>
                      </w:p>
                      <w:p w:rsidR="004A4EC0" w:rsidRDefault="004A4EC0" w:rsidP="00667C0F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</w:pPr>
                        <w:r>
                          <w:t>Point: ____</w:t>
                        </w:r>
                        <w:r>
                          <w:br/>
                        </w:r>
                      </w:p>
                      <w:p w:rsidR="004A4EC0" w:rsidRDefault="004A4EC0" w:rsidP="00667C0F"/>
                      <w:p w:rsidR="004A4EC0" w:rsidRDefault="004A4EC0" w:rsidP="00667C0F"/>
                      <w:p w:rsidR="004A4EC0" w:rsidRDefault="004A4EC0" w:rsidP="00667C0F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</w:pPr>
                        <w:r>
                          <w:t>Point: ____</w:t>
                        </w:r>
                        <w:r>
                          <w:br/>
                        </w:r>
                        <w:r>
                          <w:br/>
                        </w:r>
                        <w:r>
                          <w:br/>
                        </w:r>
                        <w:r>
                          <w:br/>
                        </w:r>
                        <w:r>
                          <w:br/>
                        </w:r>
                      </w:p>
                      <w:p w:rsidR="004A4EC0" w:rsidRDefault="004A4EC0" w:rsidP="00667C0F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</w:pPr>
                        <w:r>
                          <w:t>Point: ____</w:t>
                        </w:r>
                        <w:r>
                          <w:br/>
                        </w:r>
                      </w:p>
                      <w:p w:rsidR="004A4EC0" w:rsidRDefault="004A4EC0" w:rsidP="00667C0F"/>
                      <w:p w:rsidR="004A4EC0" w:rsidRDefault="004A4EC0" w:rsidP="00667C0F"/>
                      <w:p w:rsidR="004A4EC0" w:rsidRDefault="004A4EC0" w:rsidP="00667C0F"/>
                      <w:p w:rsidR="004A4EC0" w:rsidRDefault="004A4EC0" w:rsidP="00667C0F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</w:pPr>
                        <w:r>
                          <w:t>Point: ____</w:t>
                        </w:r>
                      </w:p>
                    </w:txbxContent>
                  </v:textbox>
                </v:shape>
              </w:pict>
            </w:r>
          </w:p>
          <w:p w:rsidR="004A4EC0" w:rsidRPr="00CB3AA9" w:rsidRDefault="004A4EC0" w:rsidP="00CB3AA9">
            <w:pPr>
              <w:spacing w:after="0" w:line="240" w:lineRule="auto"/>
            </w:pPr>
            <w:r w:rsidRPr="00CB3AA9">
              <w:t>2.</w:t>
            </w:r>
          </w:p>
        </w:tc>
      </w:tr>
      <w:tr w:rsidR="004A4EC0" w:rsidRPr="00CB3AA9" w:rsidTr="0038279A">
        <w:tc>
          <w:tcPr>
            <w:tcW w:w="4248" w:type="dxa"/>
          </w:tcPr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  <w:r w:rsidRPr="00CB3AA9">
              <w:t>3.</w:t>
            </w: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</w:tc>
        <w:tc>
          <w:tcPr>
            <w:tcW w:w="4140" w:type="dxa"/>
          </w:tcPr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  <w:r w:rsidRPr="00CB3AA9">
              <w:t>4.</w:t>
            </w:r>
          </w:p>
        </w:tc>
      </w:tr>
      <w:tr w:rsidR="004A4EC0" w:rsidRPr="00CB3AA9" w:rsidTr="0038279A">
        <w:tc>
          <w:tcPr>
            <w:tcW w:w="4248" w:type="dxa"/>
          </w:tcPr>
          <w:p w:rsidR="004A4EC0" w:rsidRPr="00CB3AA9" w:rsidRDefault="004A4EC0" w:rsidP="00CB3AA9">
            <w:pPr>
              <w:spacing w:after="0" w:line="240" w:lineRule="auto"/>
            </w:pPr>
            <w:r w:rsidRPr="00CB3AA9">
              <w:t>5.</w:t>
            </w: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  <w:p w:rsidR="004A4EC0" w:rsidRPr="00CB3AA9" w:rsidRDefault="004A4EC0" w:rsidP="00CB3AA9">
            <w:pPr>
              <w:spacing w:after="0" w:line="240" w:lineRule="auto"/>
            </w:pPr>
          </w:p>
        </w:tc>
        <w:tc>
          <w:tcPr>
            <w:tcW w:w="4140" w:type="dxa"/>
          </w:tcPr>
          <w:p w:rsidR="004A4EC0" w:rsidRPr="00CB3AA9" w:rsidRDefault="004A4EC0" w:rsidP="00CB3AA9">
            <w:pPr>
              <w:spacing w:after="0" w:line="240" w:lineRule="auto"/>
            </w:pPr>
          </w:p>
        </w:tc>
      </w:tr>
    </w:tbl>
    <w:p w:rsidR="004A4EC0" w:rsidRDefault="004A4EC0">
      <w:bookmarkStart w:id="0" w:name="_GoBack"/>
      <w:bookmarkEnd w:id="0"/>
    </w:p>
    <w:p w:rsidR="004A4EC0" w:rsidRDefault="004A4EC0"/>
    <w:p w:rsidR="004A4EC0" w:rsidRDefault="004A4EC0" w:rsidP="0038279A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1027" type="#_x0000_t75" style="position:absolute;margin-left:.75pt;margin-top:-14.25pt;width:367.5pt;height:503.85pt;z-index:251659264;visibility:visible">
            <v:imagedata r:id="rId7" o:title="" croptop="5042f" cropleft="5499f" cropright="27956f"/>
          </v:shape>
        </w:pict>
      </w:r>
    </w:p>
    <w:p w:rsidR="004A4EC0" w:rsidRDefault="004A4EC0" w:rsidP="0038279A">
      <w:r>
        <w:br w:type="page"/>
      </w:r>
    </w:p>
    <w:p w:rsidR="004A4EC0" w:rsidRDefault="004A4EC0" w:rsidP="0038279A">
      <w:r>
        <w:rPr>
          <w:noProof/>
        </w:rPr>
        <w:pict>
          <v:shape id="Picture 3" o:spid="_x0000_s1028" type="#_x0000_t75" style="position:absolute;margin-left:-36pt;margin-top:.4pt;width:547.5pt;height:452.5pt;z-index:251658240;visibility:visible">
            <v:imagedata r:id="rId8" o:title="" cropbottom="1985f" cropleft="7944f" cropright="1680f"/>
          </v:shape>
        </w:pict>
      </w:r>
      <w:r>
        <w:br w:type="page"/>
      </w:r>
    </w:p>
    <w:p w:rsidR="004A4EC0" w:rsidRDefault="004A4EC0">
      <w:r>
        <w:rPr>
          <w:noProof/>
        </w:rPr>
        <w:pict>
          <v:shape id="Picture 2" o:spid="_x0000_s1029" type="#_x0000_t75" style="position:absolute;margin-left:-36pt;margin-top:18.4pt;width:531pt;height:477pt;z-index:251657216;visibility:visible">
            <v:imagedata r:id="rId9" o:title="" cropbottom="2300f" cropleft="8097f" cropright="1757f"/>
          </v:shape>
        </w:pict>
      </w:r>
    </w:p>
    <w:sectPr w:rsidR="004A4EC0" w:rsidSect="0038279A">
      <w:headerReference w:type="default" r:id="rId10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4EC0" w:rsidRDefault="004A4EC0" w:rsidP="00667C0F">
      <w:pPr>
        <w:spacing w:after="0" w:line="240" w:lineRule="auto"/>
      </w:pPr>
      <w:r>
        <w:separator/>
      </w:r>
    </w:p>
  </w:endnote>
  <w:endnote w:type="continuationSeparator" w:id="1">
    <w:p w:rsidR="004A4EC0" w:rsidRDefault="004A4EC0" w:rsidP="0066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4EC0" w:rsidRDefault="004A4EC0" w:rsidP="00667C0F">
      <w:pPr>
        <w:spacing w:after="0" w:line="240" w:lineRule="auto"/>
      </w:pPr>
      <w:r>
        <w:separator/>
      </w:r>
    </w:p>
  </w:footnote>
  <w:footnote w:type="continuationSeparator" w:id="1">
    <w:p w:rsidR="004A4EC0" w:rsidRDefault="004A4EC0" w:rsidP="00667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EC0" w:rsidRPr="00195580" w:rsidRDefault="004A4EC0" w:rsidP="00667C0F">
    <w:pPr>
      <w:pStyle w:val="Header"/>
      <w:rPr>
        <w:rFonts w:ascii="Impact" w:hAnsi="Impact" w:cs="Impact"/>
        <w:sz w:val="24"/>
        <w:szCs w:val="24"/>
      </w:rPr>
    </w:pPr>
    <w:r w:rsidRPr="00195580">
      <w:rPr>
        <w:rFonts w:ascii="Impact" w:hAnsi="Impact" w:cs="Impact"/>
        <w:sz w:val="24"/>
        <w:szCs w:val="24"/>
      </w:rPr>
      <w:t>Geometry Foundations of Geometry Name: ____________________</w:t>
    </w:r>
  </w:p>
  <w:p w:rsidR="004A4EC0" w:rsidRDefault="004A4EC0" w:rsidP="00667C0F">
    <w:pPr>
      <w:pStyle w:val="Header"/>
    </w:pPr>
    <w:r>
      <w:t xml:space="preserve">Concept #1: </w:t>
    </w:r>
    <w:r w:rsidRPr="008F1F8A">
      <w:t>Identify/draw/label points both collinear and noncollinear.</w:t>
    </w:r>
  </w:p>
  <w:p w:rsidR="004A4EC0" w:rsidRDefault="004A4EC0" w:rsidP="00667C0F">
    <w:pPr>
      <w:pStyle w:val="Header"/>
    </w:pPr>
    <w:r>
      <w:t xml:space="preserve">Concept #2: </w:t>
    </w:r>
    <w:r w:rsidRPr="008F1F8A">
      <w:t>Identify/draw/label segments, lines, rays, and angles.</w:t>
    </w:r>
  </w:p>
  <w:p w:rsidR="004A4EC0" w:rsidRDefault="004A4EC0">
    <w:pPr>
      <w:pStyle w:val="Header"/>
    </w:pPr>
    <w:r>
      <w:t xml:space="preserve">Concept #3: </w:t>
    </w:r>
    <w:r w:rsidRPr="008F1F8A">
      <w:t>Identify/draw/label intersections and parallel/perpendicular lines.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F5678"/>
    <w:multiLevelType w:val="hybridMultilevel"/>
    <w:tmpl w:val="29DA13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CC1B1F"/>
    <w:multiLevelType w:val="hybridMultilevel"/>
    <w:tmpl w:val="7742AA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C0F"/>
    <w:rsid w:val="00014F95"/>
    <w:rsid w:val="00033654"/>
    <w:rsid w:val="0003781E"/>
    <w:rsid w:val="001774A4"/>
    <w:rsid w:val="00195580"/>
    <w:rsid w:val="001C02C9"/>
    <w:rsid w:val="001D36A0"/>
    <w:rsid w:val="001F5A16"/>
    <w:rsid w:val="00216D7B"/>
    <w:rsid w:val="00234544"/>
    <w:rsid w:val="002402EB"/>
    <w:rsid w:val="00256CFD"/>
    <w:rsid w:val="0029140D"/>
    <w:rsid w:val="002A6C53"/>
    <w:rsid w:val="002D6103"/>
    <w:rsid w:val="00304ECC"/>
    <w:rsid w:val="00346AF0"/>
    <w:rsid w:val="00347A98"/>
    <w:rsid w:val="0038279A"/>
    <w:rsid w:val="00390D54"/>
    <w:rsid w:val="003B0225"/>
    <w:rsid w:val="003B1D1F"/>
    <w:rsid w:val="004A4EC0"/>
    <w:rsid w:val="004D2729"/>
    <w:rsid w:val="00521834"/>
    <w:rsid w:val="00564DCF"/>
    <w:rsid w:val="005E611A"/>
    <w:rsid w:val="005F05BA"/>
    <w:rsid w:val="00606B3E"/>
    <w:rsid w:val="00621B76"/>
    <w:rsid w:val="00643D8F"/>
    <w:rsid w:val="00667C0F"/>
    <w:rsid w:val="00675C40"/>
    <w:rsid w:val="00695E52"/>
    <w:rsid w:val="007A65B3"/>
    <w:rsid w:val="007E46B6"/>
    <w:rsid w:val="00826509"/>
    <w:rsid w:val="008315DE"/>
    <w:rsid w:val="00887E0D"/>
    <w:rsid w:val="008B1A8C"/>
    <w:rsid w:val="008D0523"/>
    <w:rsid w:val="008F1F8A"/>
    <w:rsid w:val="00901731"/>
    <w:rsid w:val="009059CC"/>
    <w:rsid w:val="0091529F"/>
    <w:rsid w:val="00932CDD"/>
    <w:rsid w:val="009D2CB8"/>
    <w:rsid w:val="009E5602"/>
    <w:rsid w:val="00A12719"/>
    <w:rsid w:val="00A70210"/>
    <w:rsid w:val="00A77B7D"/>
    <w:rsid w:val="00A87747"/>
    <w:rsid w:val="00AA3F67"/>
    <w:rsid w:val="00AD359A"/>
    <w:rsid w:val="00AE405E"/>
    <w:rsid w:val="00B26C72"/>
    <w:rsid w:val="00B505FB"/>
    <w:rsid w:val="00B77DCE"/>
    <w:rsid w:val="00B9449C"/>
    <w:rsid w:val="00BB07D7"/>
    <w:rsid w:val="00BB0D32"/>
    <w:rsid w:val="00BB3D37"/>
    <w:rsid w:val="00BF5C1F"/>
    <w:rsid w:val="00C02673"/>
    <w:rsid w:val="00CB3AA9"/>
    <w:rsid w:val="00CE751C"/>
    <w:rsid w:val="00D8563D"/>
    <w:rsid w:val="00DA3C98"/>
    <w:rsid w:val="00E73270"/>
    <w:rsid w:val="00E87B1C"/>
    <w:rsid w:val="00E96D41"/>
    <w:rsid w:val="00EA0B4D"/>
    <w:rsid w:val="00EC04A5"/>
    <w:rsid w:val="00EC6B66"/>
    <w:rsid w:val="00F321AF"/>
    <w:rsid w:val="00F52081"/>
    <w:rsid w:val="00F62571"/>
    <w:rsid w:val="00F67BA6"/>
    <w:rsid w:val="00FB2775"/>
    <w:rsid w:val="00FE1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 Gothic" w:eastAsia="Calibri" w:hAnsi="Century Gothic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654"/>
    <w:pPr>
      <w:spacing w:after="200" w:line="276" w:lineRule="auto"/>
    </w:pPr>
    <w:rPr>
      <w:rFonts w:cs="Century Gothic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67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7C0F"/>
  </w:style>
  <w:style w:type="paragraph" w:styleId="Footer">
    <w:name w:val="footer"/>
    <w:basedOn w:val="Normal"/>
    <w:link w:val="FooterChar"/>
    <w:uiPriority w:val="99"/>
    <w:rsid w:val="00667C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7C0F"/>
  </w:style>
  <w:style w:type="table" w:styleId="TableGrid">
    <w:name w:val="Table Grid"/>
    <w:basedOn w:val="TableNormal"/>
    <w:uiPriority w:val="99"/>
    <w:rsid w:val="00667C0F"/>
    <w:rPr>
      <w:rFonts w:cs="Century Gothic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67C0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67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C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4</Pages>
  <Words>49</Words>
  <Characters>284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Elissa</dc:creator>
  <cp:keywords/>
  <dc:description/>
  <cp:lastModifiedBy>reginaphillips</cp:lastModifiedBy>
  <cp:revision>2</cp:revision>
  <cp:lastPrinted>2012-08-31T13:10:00Z</cp:lastPrinted>
  <dcterms:created xsi:type="dcterms:W3CDTF">2012-08-31T12:58:00Z</dcterms:created>
  <dcterms:modified xsi:type="dcterms:W3CDTF">2013-11-06T13:39:00Z</dcterms:modified>
</cp:coreProperties>
</file>